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992" w:rsidRDefault="00296992" w:rsidP="00296992">
      <w:pPr>
        <w:pStyle w:val="NoSpacing"/>
      </w:pPr>
      <w:r>
        <w:rPr>
          <w:u w:val="single"/>
        </w:rPr>
        <w:t>John COLYN</w:t>
      </w:r>
      <w:r>
        <w:t xml:space="preserve">     (fl.1421)</w:t>
      </w:r>
    </w:p>
    <w:p w:rsidR="00296992" w:rsidRDefault="00296992" w:rsidP="00296992">
      <w:pPr>
        <w:pStyle w:val="NoSpacing"/>
      </w:pPr>
      <w:proofErr w:type="gramStart"/>
      <w:r>
        <w:t>Chaplain.</w:t>
      </w:r>
      <w:proofErr w:type="gramEnd"/>
    </w:p>
    <w:p w:rsidR="00296992" w:rsidRDefault="00296992" w:rsidP="00296992">
      <w:pPr>
        <w:pStyle w:val="NoSpacing"/>
      </w:pPr>
    </w:p>
    <w:p w:rsidR="00296992" w:rsidRDefault="00296992" w:rsidP="00296992">
      <w:pPr>
        <w:pStyle w:val="NoSpacing"/>
      </w:pPr>
    </w:p>
    <w:p w:rsidR="00296992" w:rsidRDefault="00296992" w:rsidP="00296992">
      <w:pPr>
        <w:pStyle w:val="NoSpacing"/>
      </w:pPr>
      <w:r>
        <w:t xml:space="preserve">  6 Mar.1421</w:t>
      </w:r>
      <w:r>
        <w:tab/>
        <w:t xml:space="preserve">He was instituted Vicar of </w:t>
      </w:r>
      <w:proofErr w:type="spellStart"/>
      <w:r>
        <w:t>Bolde</w:t>
      </w:r>
      <w:proofErr w:type="spellEnd"/>
      <w:r>
        <w:t>.   (</w:t>
      </w:r>
      <w:proofErr w:type="spellStart"/>
      <w:r>
        <w:t>Poltone</w:t>
      </w:r>
      <w:proofErr w:type="spellEnd"/>
      <w:r>
        <w:t xml:space="preserve"> Register p.15)</w:t>
      </w:r>
    </w:p>
    <w:p w:rsidR="00296992" w:rsidRDefault="00296992" w:rsidP="00296992">
      <w:pPr>
        <w:pStyle w:val="NoSpacing"/>
      </w:pPr>
    </w:p>
    <w:p w:rsidR="00296992" w:rsidRDefault="00296992" w:rsidP="00296992">
      <w:pPr>
        <w:pStyle w:val="NoSpacing"/>
      </w:pPr>
    </w:p>
    <w:p w:rsidR="00296992" w:rsidRPr="007C3B72" w:rsidRDefault="00296992" w:rsidP="00296992">
      <w:pPr>
        <w:pStyle w:val="NoSpacing"/>
      </w:pPr>
      <w:r>
        <w:t>3 October 2012</w:t>
      </w:r>
    </w:p>
    <w:p w:rsidR="00296992" w:rsidRPr="00544C18" w:rsidRDefault="00296992" w:rsidP="00296992">
      <w:pPr>
        <w:pStyle w:val="NoSpacing"/>
      </w:pP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992" w:rsidRDefault="00296992" w:rsidP="00920DE3">
      <w:pPr>
        <w:spacing w:after="0" w:line="240" w:lineRule="auto"/>
      </w:pPr>
      <w:r>
        <w:separator/>
      </w:r>
    </w:p>
  </w:endnote>
  <w:endnote w:type="continuationSeparator" w:id="0">
    <w:p w:rsidR="00296992" w:rsidRDefault="0029699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992" w:rsidRDefault="00296992" w:rsidP="00920DE3">
      <w:pPr>
        <w:spacing w:after="0" w:line="240" w:lineRule="auto"/>
      </w:pPr>
      <w:r>
        <w:separator/>
      </w:r>
    </w:p>
  </w:footnote>
  <w:footnote w:type="continuationSeparator" w:id="0">
    <w:p w:rsidR="00296992" w:rsidRDefault="0029699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992"/>
    <w:rsid w:val="00120749"/>
    <w:rsid w:val="0029699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2014-05-10T19:33:00Z</dcterms:created>
  <dcterms:modified xsi:type="dcterms:W3CDTF">2014-05-10T19:34:00Z</dcterms:modified>
</cp:coreProperties>
</file>